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AF78F" w14:textId="77777777" w:rsidR="00816226" w:rsidRPr="003D4104" w:rsidRDefault="00817C7C" w:rsidP="00817C7C">
      <w:pPr>
        <w:jc w:val="right"/>
        <w:rPr>
          <w:b/>
          <w:bCs/>
          <w:szCs w:val="24"/>
        </w:rPr>
      </w:pPr>
      <w:r w:rsidRPr="003D4104">
        <w:rPr>
          <w:b/>
          <w:bCs/>
          <w:szCs w:val="24"/>
        </w:rPr>
        <w:t>P R I J E D L O G</w:t>
      </w:r>
    </w:p>
    <w:p w14:paraId="5EE82688" w14:textId="77777777" w:rsidR="00817C7C" w:rsidRPr="003D4104" w:rsidRDefault="00817C7C" w:rsidP="00A54355">
      <w:pPr>
        <w:rPr>
          <w:szCs w:val="24"/>
        </w:rPr>
      </w:pPr>
    </w:p>
    <w:p w14:paraId="0B1B0A5F" w14:textId="6088A878" w:rsidR="00A54355" w:rsidRPr="003D4104" w:rsidRDefault="00A54355" w:rsidP="00A54355">
      <w:pPr>
        <w:rPr>
          <w:szCs w:val="24"/>
        </w:rPr>
      </w:pPr>
      <w:r w:rsidRPr="003D4104">
        <w:rPr>
          <w:szCs w:val="24"/>
        </w:rPr>
        <w:t>Na  osnovu  člana  22  Statuta  Brčko  distrikta  BiH  –prečišćeni tekst (Službeni glasnik Brčko distrikta BiH, broj 2/10) i članova 39, 41 i 48 Poslovnika o radu Skupštine Brčko distrikta BiH (Službeni glasnik Brčko distrikta BiH, broj 54/18 – prečišćeni tekst i brojevi 17/20 i 24/20), Skupština Brčko distrikta BiH, na ____. redovnoj sjednici održanoj ________ 202</w:t>
      </w:r>
      <w:r w:rsidR="00C7080E">
        <w:rPr>
          <w:szCs w:val="24"/>
        </w:rPr>
        <w:t>4</w:t>
      </w:r>
      <w:r w:rsidRPr="003D4104">
        <w:rPr>
          <w:szCs w:val="24"/>
        </w:rPr>
        <w:t>. godine, donosi</w:t>
      </w:r>
    </w:p>
    <w:p w14:paraId="2769A59F" w14:textId="77777777" w:rsidR="00A54355" w:rsidRPr="003D4104" w:rsidRDefault="00A54355" w:rsidP="00A54355">
      <w:pPr>
        <w:jc w:val="left"/>
        <w:rPr>
          <w:szCs w:val="24"/>
        </w:rPr>
      </w:pPr>
    </w:p>
    <w:p w14:paraId="1B0386B4" w14:textId="77777777" w:rsidR="00A54355" w:rsidRPr="003D4104" w:rsidRDefault="00A54355" w:rsidP="00A54355">
      <w:pPr>
        <w:jc w:val="center"/>
        <w:rPr>
          <w:b/>
          <w:szCs w:val="24"/>
        </w:rPr>
      </w:pPr>
      <w:r w:rsidRPr="003D4104">
        <w:rPr>
          <w:b/>
          <w:szCs w:val="24"/>
        </w:rPr>
        <w:t>ODLUKU</w:t>
      </w:r>
    </w:p>
    <w:p w14:paraId="715354DF" w14:textId="77777777" w:rsidR="00A54355" w:rsidRPr="003D4104" w:rsidRDefault="00A54355" w:rsidP="00A54355">
      <w:pPr>
        <w:jc w:val="center"/>
        <w:rPr>
          <w:b/>
          <w:szCs w:val="24"/>
        </w:rPr>
      </w:pPr>
      <w:r w:rsidRPr="003D4104">
        <w:rPr>
          <w:b/>
          <w:szCs w:val="24"/>
        </w:rPr>
        <w:t>O IZMJENI ODLUKE O IMENOVANJU PREDSJEDAVAJUĆIH</w:t>
      </w:r>
    </w:p>
    <w:p w14:paraId="24EBD2AB" w14:textId="77777777" w:rsidR="00A54355" w:rsidRPr="003D4104" w:rsidRDefault="00A54355" w:rsidP="00A54355">
      <w:pPr>
        <w:jc w:val="center"/>
        <w:rPr>
          <w:b/>
          <w:szCs w:val="24"/>
        </w:rPr>
      </w:pPr>
      <w:r w:rsidRPr="003D4104">
        <w:rPr>
          <w:b/>
          <w:szCs w:val="24"/>
        </w:rPr>
        <w:t>I ČLANOVA STALNIH SKUPŠTINSKIH KOMISIJA</w:t>
      </w:r>
    </w:p>
    <w:p w14:paraId="05FDB414" w14:textId="77777777" w:rsidR="00A54355" w:rsidRPr="003D4104" w:rsidRDefault="00A54355" w:rsidP="00A54355">
      <w:pPr>
        <w:jc w:val="left"/>
        <w:rPr>
          <w:szCs w:val="24"/>
        </w:rPr>
      </w:pPr>
    </w:p>
    <w:p w14:paraId="70F22174" w14:textId="77777777" w:rsidR="00A54355" w:rsidRDefault="00A54355" w:rsidP="00A54355">
      <w:pPr>
        <w:jc w:val="center"/>
        <w:rPr>
          <w:b/>
          <w:szCs w:val="24"/>
        </w:rPr>
      </w:pPr>
      <w:r w:rsidRPr="003D4104">
        <w:rPr>
          <w:b/>
          <w:szCs w:val="24"/>
        </w:rPr>
        <w:t>Član 1</w:t>
      </w:r>
    </w:p>
    <w:p w14:paraId="5C6F5EF8" w14:textId="77777777" w:rsidR="003D4104" w:rsidRPr="003D4104" w:rsidRDefault="003D4104" w:rsidP="00A54355">
      <w:pPr>
        <w:jc w:val="center"/>
        <w:rPr>
          <w:b/>
          <w:szCs w:val="24"/>
        </w:rPr>
      </w:pPr>
    </w:p>
    <w:p w14:paraId="4F58C191" w14:textId="63F22B6D" w:rsidR="00C7080E" w:rsidRDefault="00A54355" w:rsidP="00817C7C">
      <w:pPr>
        <w:rPr>
          <w:szCs w:val="24"/>
        </w:rPr>
      </w:pPr>
      <w:r w:rsidRPr="003D4104">
        <w:rPr>
          <w:szCs w:val="24"/>
        </w:rPr>
        <w:t>U  članu  2  Odluke  Skupštine  Brčko  distrikta  BiH  o imenovanju  predsjedavajućih  i  članova  stalnih  skupštinskih komisija (Službeni glasnik Brčko distrikta BiH, broj</w:t>
      </w:r>
      <w:r w:rsidR="00B2434E" w:rsidRPr="003D4104">
        <w:rPr>
          <w:szCs w:val="24"/>
        </w:rPr>
        <w:t xml:space="preserve"> 14/23</w:t>
      </w:r>
      <w:r w:rsidR="00CD0FDE">
        <w:rPr>
          <w:szCs w:val="24"/>
        </w:rPr>
        <w:t xml:space="preserve"> i </w:t>
      </w:r>
      <w:r w:rsidR="00455F7F">
        <w:rPr>
          <w:szCs w:val="24"/>
        </w:rPr>
        <w:t>31/23</w:t>
      </w:r>
      <w:r w:rsidRPr="003D4104">
        <w:rPr>
          <w:szCs w:val="24"/>
        </w:rPr>
        <w:t>), vrš</w:t>
      </w:r>
      <w:r w:rsidR="00C7080E">
        <w:rPr>
          <w:szCs w:val="24"/>
        </w:rPr>
        <w:t>i se izmjena tačke 13 koji sada glasi:</w:t>
      </w:r>
    </w:p>
    <w:p w14:paraId="6A818A60" w14:textId="77777777" w:rsidR="00C7080E" w:rsidRDefault="00C7080E" w:rsidP="00817C7C">
      <w:pPr>
        <w:rPr>
          <w:szCs w:val="24"/>
        </w:rPr>
      </w:pPr>
    </w:p>
    <w:p w14:paraId="13FA5634" w14:textId="25BD384A" w:rsidR="00816226" w:rsidRDefault="00C7080E" w:rsidP="00817C7C">
      <w:pPr>
        <w:rPr>
          <w:szCs w:val="24"/>
        </w:rPr>
      </w:pPr>
      <w:r>
        <w:rPr>
          <w:szCs w:val="24"/>
        </w:rPr>
        <w:t>„13. Komisija za provođenje kodeksa ponašanja zastupnika u Skupštini - članovi iz reda zastupnika</w:t>
      </w:r>
    </w:p>
    <w:p w14:paraId="19BA158F" w14:textId="5A6FEB8F" w:rsid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proofErr w:type="spellStart"/>
      <w:r w:rsidRPr="00C07E27">
        <w:rPr>
          <w:szCs w:val="24"/>
        </w:rPr>
        <w:t>Nusret</w:t>
      </w:r>
      <w:proofErr w:type="spellEnd"/>
      <w:r w:rsidRPr="00C07E27">
        <w:rPr>
          <w:szCs w:val="24"/>
        </w:rPr>
        <w:t xml:space="preserve"> Kusturica, predsjedavajući</w:t>
      </w:r>
    </w:p>
    <w:p w14:paraId="531561A9" w14:textId="1208F5ED" w:rsid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r>
        <w:rPr>
          <w:szCs w:val="24"/>
        </w:rPr>
        <w:t xml:space="preserve">Borislav </w:t>
      </w:r>
      <w:proofErr w:type="spellStart"/>
      <w:r>
        <w:rPr>
          <w:szCs w:val="24"/>
        </w:rPr>
        <w:t>Đulabić</w:t>
      </w:r>
      <w:proofErr w:type="spellEnd"/>
      <w:r>
        <w:rPr>
          <w:szCs w:val="24"/>
        </w:rPr>
        <w:t>, član</w:t>
      </w:r>
    </w:p>
    <w:p w14:paraId="15BC3938" w14:textId="3A8D512D" w:rsid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proofErr w:type="spellStart"/>
      <w:r w:rsidRPr="00C07E27">
        <w:rPr>
          <w:szCs w:val="24"/>
        </w:rPr>
        <w:t>Eldad</w:t>
      </w:r>
      <w:proofErr w:type="spellEnd"/>
      <w:r w:rsidRPr="00C07E27">
        <w:rPr>
          <w:szCs w:val="24"/>
        </w:rPr>
        <w:t xml:space="preserve"> </w:t>
      </w:r>
      <w:proofErr w:type="spellStart"/>
      <w:r w:rsidRPr="00C07E27">
        <w:rPr>
          <w:szCs w:val="24"/>
        </w:rPr>
        <w:t>Mrkaljević</w:t>
      </w:r>
      <w:proofErr w:type="spellEnd"/>
      <w:r w:rsidRPr="00C07E27">
        <w:rPr>
          <w:szCs w:val="24"/>
        </w:rPr>
        <w:t>, član</w:t>
      </w:r>
    </w:p>
    <w:p w14:paraId="085B98F5" w14:textId="02DABDE5" w:rsid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proofErr w:type="spellStart"/>
      <w:r w:rsidRPr="00C07E27">
        <w:rPr>
          <w:szCs w:val="24"/>
        </w:rPr>
        <w:t>Ljubiša</w:t>
      </w:r>
      <w:proofErr w:type="spellEnd"/>
      <w:r w:rsidRPr="00C07E27">
        <w:rPr>
          <w:szCs w:val="24"/>
        </w:rPr>
        <w:t xml:space="preserve"> Lukić, član</w:t>
      </w:r>
    </w:p>
    <w:p w14:paraId="32CFB9AB" w14:textId="63AF1377" w:rsid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r w:rsidRPr="00C07E27">
        <w:rPr>
          <w:szCs w:val="24"/>
        </w:rPr>
        <w:t>Milijana Simić, član</w:t>
      </w:r>
    </w:p>
    <w:p w14:paraId="382465C3" w14:textId="713ED1F1" w:rsidR="00C07E27" w:rsidRPr="00C07E27" w:rsidRDefault="00C07E27" w:rsidP="00C07E27">
      <w:pPr>
        <w:pStyle w:val="Paragrafspiska"/>
        <w:numPr>
          <w:ilvl w:val="0"/>
          <w:numId w:val="16"/>
        </w:numPr>
        <w:ind w:left="1134" w:hanging="283"/>
        <w:rPr>
          <w:szCs w:val="24"/>
        </w:rPr>
      </w:pPr>
      <w:r w:rsidRPr="00C07E27">
        <w:rPr>
          <w:szCs w:val="24"/>
        </w:rPr>
        <w:t>Ilija Marić, član</w:t>
      </w:r>
    </w:p>
    <w:p w14:paraId="27AB72A7" w14:textId="77777777" w:rsidR="00C07E27" w:rsidRPr="003D4104" w:rsidRDefault="00C07E27" w:rsidP="00817C7C">
      <w:pPr>
        <w:rPr>
          <w:szCs w:val="24"/>
        </w:rPr>
      </w:pPr>
    </w:p>
    <w:p w14:paraId="2AE9CA2E" w14:textId="77777777" w:rsidR="00A54355" w:rsidRPr="003D4104" w:rsidRDefault="00A54355" w:rsidP="00A54355">
      <w:pPr>
        <w:jc w:val="left"/>
        <w:rPr>
          <w:b/>
          <w:szCs w:val="24"/>
        </w:rPr>
      </w:pPr>
    </w:p>
    <w:p w14:paraId="65FE0978" w14:textId="77777777" w:rsidR="00A54355" w:rsidRPr="003D4104" w:rsidRDefault="00A54355" w:rsidP="00A54355">
      <w:pPr>
        <w:jc w:val="left"/>
        <w:rPr>
          <w:szCs w:val="24"/>
        </w:rPr>
      </w:pPr>
    </w:p>
    <w:p w14:paraId="5DBE3ABA" w14:textId="77777777" w:rsidR="00A54355" w:rsidRDefault="00A54355" w:rsidP="00A54355">
      <w:pPr>
        <w:jc w:val="center"/>
        <w:rPr>
          <w:b/>
          <w:szCs w:val="24"/>
        </w:rPr>
      </w:pPr>
      <w:r w:rsidRPr="003D4104">
        <w:rPr>
          <w:b/>
          <w:szCs w:val="24"/>
        </w:rPr>
        <w:t>Član 2</w:t>
      </w:r>
    </w:p>
    <w:p w14:paraId="599E4539" w14:textId="77777777" w:rsidR="003D4104" w:rsidRPr="003D4104" w:rsidRDefault="003D4104" w:rsidP="00A54355">
      <w:pPr>
        <w:jc w:val="center"/>
        <w:rPr>
          <w:b/>
          <w:szCs w:val="24"/>
        </w:rPr>
      </w:pPr>
    </w:p>
    <w:p w14:paraId="65DFCE41" w14:textId="77777777" w:rsidR="00A54355" w:rsidRPr="003D4104" w:rsidRDefault="00A54355" w:rsidP="00CA4B28">
      <w:pPr>
        <w:rPr>
          <w:szCs w:val="24"/>
        </w:rPr>
      </w:pPr>
      <w:r w:rsidRPr="003D4104">
        <w:rPr>
          <w:szCs w:val="24"/>
        </w:rPr>
        <w:t>Ova odluka stupa na snagu danom donošenja i bit će objavljena u Službenom glasniku Brčko distrikta BiH.</w:t>
      </w:r>
    </w:p>
    <w:p w14:paraId="55F887E7" w14:textId="77777777" w:rsidR="00A54355" w:rsidRPr="003D4104" w:rsidRDefault="00A54355" w:rsidP="00A54355">
      <w:pPr>
        <w:jc w:val="left"/>
        <w:rPr>
          <w:szCs w:val="24"/>
        </w:rPr>
      </w:pPr>
    </w:p>
    <w:p w14:paraId="3A827F29" w14:textId="77777777" w:rsidR="00A54355" w:rsidRPr="003D4104" w:rsidRDefault="00A54355" w:rsidP="00A54355">
      <w:pPr>
        <w:jc w:val="left"/>
        <w:rPr>
          <w:szCs w:val="24"/>
        </w:rPr>
      </w:pPr>
    </w:p>
    <w:p w14:paraId="3B55245B" w14:textId="26F31AEB" w:rsidR="00A54355" w:rsidRPr="003D4104" w:rsidRDefault="00A54355" w:rsidP="00A54355">
      <w:pPr>
        <w:jc w:val="left"/>
        <w:rPr>
          <w:szCs w:val="24"/>
        </w:rPr>
      </w:pPr>
      <w:r w:rsidRPr="003D4104">
        <w:rPr>
          <w:szCs w:val="24"/>
        </w:rPr>
        <w:t>Broj: 01-02-____/2</w:t>
      </w:r>
      <w:r w:rsidR="00C07E27">
        <w:rPr>
          <w:szCs w:val="24"/>
        </w:rPr>
        <w:t>4</w:t>
      </w:r>
    </w:p>
    <w:p w14:paraId="4C609671" w14:textId="0E6576DE" w:rsidR="00A54355" w:rsidRPr="003D4104" w:rsidRDefault="00A54355" w:rsidP="00A54355">
      <w:pPr>
        <w:jc w:val="left"/>
        <w:rPr>
          <w:szCs w:val="24"/>
        </w:rPr>
      </w:pPr>
      <w:r w:rsidRPr="003D4104">
        <w:rPr>
          <w:szCs w:val="24"/>
        </w:rPr>
        <w:t>Brčko, ________ 202</w:t>
      </w:r>
      <w:r w:rsidR="00C07E27">
        <w:rPr>
          <w:szCs w:val="24"/>
        </w:rPr>
        <w:t>4</w:t>
      </w:r>
      <w:r w:rsidRPr="003D4104">
        <w:rPr>
          <w:szCs w:val="24"/>
        </w:rPr>
        <w:t>. godine</w:t>
      </w:r>
    </w:p>
    <w:p w14:paraId="30784FA8" w14:textId="77777777" w:rsidR="00A54355" w:rsidRPr="003D4104" w:rsidRDefault="00A54355" w:rsidP="00A54355">
      <w:pPr>
        <w:jc w:val="left"/>
        <w:rPr>
          <w:szCs w:val="24"/>
        </w:rPr>
      </w:pPr>
      <w:r w:rsidRPr="003D4104">
        <w:rPr>
          <w:szCs w:val="24"/>
        </w:rPr>
        <w:t xml:space="preserve">                                                                                                             PREDSJEDNIK </w:t>
      </w:r>
    </w:p>
    <w:p w14:paraId="1294BB5F" w14:textId="77777777" w:rsidR="00A54355" w:rsidRPr="003D4104" w:rsidRDefault="00A54355" w:rsidP="00A54355">
      <w:pPr>
        <w:jc w:val="left"/>
        <w:rPr>
          <w:szCs w:val="24"/>
        </w:rPr>
      </w:pPr>
      <w:r w:rsidRPr="003D4104">
        <w:rPr>
          <w:szCs w:val="24"/>
        </w:rPr>
        <w:t xml:space="preserve">                                                                                            SKUPŠTINE BRČKO DISTRIKTA BiH</w:t>
      </w:r>
    </w:p>
    <w:p w14:paraId="6EE4EF18" w14:textId="77777777" w:rsidR="00A54355" w:rsidRPr="003D4104" w:rsidRDefault="00A54355" w:rsidP="00A54355">
      <w:pPr>
        <w:jc w:val="left"/>
        <w:rPr>
          <w:szCs w:val="24"/>
        </w:rPr>
      </w:pPr>
      <w:r w:rsidRPr="003D4104">
        <w:rPr>
          <w:szCs w:val="24"/>
        </w:rPr>
        <w:t xml:space="preserve">                                                                                                          Mr. sci. Siniša Milić</w:t>
      </w:r>
    </w:p>
    <w:p w14:paraId="5FB565C6" w14:textId="77777777" w:rsidR="00CA4B28" w:rsidRPr="003D4104" w:rsidRDefault="00CA4B28" w:rsidP="00A54355">
      <w:pPr>
        <w:jc w:val="left"/>
        <w:rPr>
          <w:szCs w:val="24"/>
        </w:rPr>
      </w:pPr>
    </w:p>
    <w:p w14:paraId="4D0E5916" w14:textId="77777777" w:rsidR="00CA4B28" w:rsidRPr="003D4104" w:rsidRDefault="00CA4B28" w:rsidP="00A54355">
      <w:pPr>
        <w:jc w:val="left"/>
        <w:rPr>
          <w:szCs w:val="24"/>
        </w:rPr>
      </w:pPr>
    </w:p>
    <w:sectPr w:rsidR="00CA4B28" w:rsidRPr="003D4104" w:rsidSect="00772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70381" w14:textId="77777777" w:rsidR="003F0020" w:rsidRDefault="003F0020">
      <w:r>
        <w:separator/>
      </w:r>
    </w:p>
  </w:endnote>
  <w:endnote w:type="continuationSeparator" w:id="0">
    <w:p w14:paraId="5DC2595D" w14:textId="77777777" w:rsidR="003F0020" w:rsidRDefault="003F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964C9" w14:textId="77777777" w:rsidR="007210F6" w:rsidRDefault="00B11312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7210F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0F6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77C4238" w14:textId="77777777" w:rsidR="007210F6" w:rsidRDefault="007210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09522" w14:textId="77777777" w:rsidR="00772F79" w:rsidRDefault="00772F7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4477E" w14:textId="77777777" w:rsidR="007210F6" w:rsidRPr="00772F79" w:rsidRDefault="007210F6" w:rsidP="00772F79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B475C" w14:textId="77777777" w:rsidR="003F0020" w:rsidRDefault="003F0020">
      <w:r>
        <w:separator/>
      </w:r>
    </w:p>
  </w:footnote>
  <w:footnote w:type="continuationSeparator" w:id="0">
    <w:p w14:paraId="42E7492D" w14:textId="77777777" w:rsidR="003F0020" w:rsidRDefault="003F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6DC9B" w14:textId="77777777" w:rsidR="00772F79" w:rsidRDefault="00772F7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D0823" w14:textId="77777777" w:rsidR="00772F79" w:rsidRDefault="00772F7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210F6" w:rsidRPr="00D36898" w14:paraId="586EDE43" w14:textId="77777777" w:rsidTr="009E3BF2">
      <w:trPr>
        <w:trHeight w:val="284"/>
      </w:trPr>
      <w:tc>
        <w:tcPr>
          <w:tcW w:w="3969" w:type="dxa"/>
        </w:tcPr>
        <w:p w14:paraId="0C041BEA" w14:textId="77777777" w:rsidR="007210F6" w:rsidRPr="009E3BF2" w:rsidRDefault="007210F6" w:rsidP="009E3BF2">
          <w:pPr>
            <w:pStyle w:val="Normalnouvlaenje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 w:rsidRPr="009E3BF2">
            <w:rPr>
              <w:rFonts w:ascii="Calibri" w:hAnsi="Calibri"/>
              <w:position w:val="14"/>
              <w:szCs w:val="24"/>
              <w:lang w:val="ru-RU"/>
            </w:rPr>
            <w:t>BO</w:t>
          </w:r>
          <w:r w:rsidRPr="009E3BF2">
            <w:rPr>
              <w:rFonts w:ascii="Calibri" w:hAnsi="Calibri"/>
              <w:position w:val="14"/>
              <w:szCs w:val="24"/>
            </w:rPr>
            <w:t>S</w:t>
          </w:r>
          <w:r w:rsidRPr="009E3BF2"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14:paraId="14AF900A" w14:textId="77777777" w:rsidR="007210F6" w:rsidRPr="009E3BF2" w:rsidRDefault="00EC2B00" w:rsidP="009E3BF2">
          <w:pPr>
            <w:pStyle w:val="Normalnouvlaenje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 w:rsidRPr="009E3BF2">
            <w:rPr>
              <w:rFonts w:ascii="Calibri" w:hAnsi="Calibri"/>
              <w:szCs w:val="24"/>
              <w:lang w:val="ru-RU"/>
            </w:rPr>
            <w:object w:dxaOrig="960" w:dyaOrig="1060" w14:anchorId="39AF99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53pt" o:borderbottomcolor="this" fillcolor="window">
                <v:imagedata r:id="rId1" o:title=""/>
              </v:shape>
              <o:OLEObject Type="Embed" ProgID="CorelDraw.Graphic.10" ShapeID="_x0000_i1025" DrawAspect="Content" ObjectID="_1786429201" r:id="rId2"/>
            </w:object>
          </w:r>
        </w:p>
      </w:tc>
      <w:tc>
        <w:tcPr>
          <w:tcW w:w="3933" w:type="dxa"/>
        </w:tcPr>
        <w:p w14:paraId="2E3593AB" w14:textId="77777777" w:rsidR="007210F6" w:rsidRPr="009E3BF2" w:rsidRDefault="007210F6" w:rsidP="009E3BF2">
          <w:pPr>
            <w:pStyle w:val="Normalnouvlaenje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 w:rsidRPr="009E3BF2"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210F6" w:rsidRPr="00D36898" w14:paraId="2A7EA840" w14:textId="77777777" w:rsidTr="009E3BF2">
      <w:tc>
        <w:tcPr>
          <w:tcW w:w="3969" w:type="dxa"/>
        </w:tcPr>
        <w:p w14:paraId="305193B2" w14:textId="77777777" w:rsidR="007210F6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 w:rsidRPr="009E3BF2"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14:paraId="449BE7F5" w14:textId="77777777" w:rsidR="007210F6" w:rsidRPr="009E3BF2" w:rsidRDefault="007210F6" w:rsidP="009E3BF2">
          <w:pPr>
            <w:pStyle w:val="Normalnouvlaenje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14:paraId="2C1E891B" w14:textId="77777777" w:rsidR="007210F6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 w:rsidRPr="009E3BF2"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210F6" w:rsidRPr="00D36898" w14:paraId="4A7E8D83" w14:textId="77777777" w:rsidTr="009E3BF2">
      <w:trPr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14:paraId="5809781D" w14:textId="77777777" w:rsidR="008A0788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 w:rsidRPr="009E3BF2"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14:paraId="7E51DAB4" w14:textId="77777777" w:rsidR="007210F6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9E3BF2"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BRČKO DISTRIKTA BiH</w:t>
          </w:r>
          <w:r w:rsidR="007210F6" w:rsidRPr="009E3BF2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14:paraId="25403A5B" w14:textId="77777777" w:rsidR="007210F6" w:rsidRPr="009E3BF2" w:rsidRDefault="007210F6" w:rsidP="009E3BF2">
          <w:pPr>
            <w:pStyle w:val="Normalnouvlaenje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14:paraId="2C0B7E6A" w14:textId="77777777" w:rsidR="007210F6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 w:rsidRPr="009E3BF2"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14:paraId="4FFD7BAD" w14:textId="77777777" w:rsidR="007210F6" w:rsidRPr="009E3BF2" w:rsidRDefault="008A0788" w:rsidP="009E3BF2">
          <w:pPr>
            <w:pStyle w:val="Normalnouvlaenje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9E3BF2">
            <w:rPr>
              <w:rFonts w:ascii="Calibri" w:hAnsi="Calibri"/>
              <w:b/>
              <w:bCs/>
              <w:iCs/>
              <w:position w:val="14"/>
              <w:szCs w:val="24"/>
              <w:lang w:val="ru-RU"/>
            </w:rPr>
            <w:t xml:space="preserve">БРЧКО </w:t>
          </w:r>
          <w:r w:rsidRPr="009E3BF2">
            <w:rPr>
              <w:rFonts w:ascii="Calibri" w:hAnsi="Calibri"/>
              <w:b/>
              <w:bCs/>
              <w:iCs/>
              <w:position w:val="14"/>
              <w:szCs w:val="24"/>
              <w:lang w:val="bs-Cyrl-BA"/>
            </w:rPr>
            <w:t>ДИСТРИКТА БиХ</w:t>
          </w:r>
        </w:p>
      </w:tc>
    </w:tr>
    <w:tr w:rsidR="008A0788" w:rsidRPr="00D36898" w14:paraId="6F72A897" w14:textId="77777777" w:rsidTr="009E3BF2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7407C97B" w14:textId="77777777" w:rsidR="008A0788" w:rsidRPr="009E3BF2" w:rsidRDefault="008A0788" w:rsidP="009E3BF2">
          <w:pPr>
            <w:pStyle w:val="Normalnouvlaenje"/>
            <w:ind w:left="0"/>
            <w:jc w:val="left"/>
            <w:rPr>
              <w:rFonts w:ascii="Calibri" w:hAnsi="Calibri"/>
              <w:sz w:val="16"/>
              <w:lang w:val="ru-RU"/>
            </w:rPr>
          </w:pPr>
          <w:r w:rsidRPr="009E3BF2">
            <w:rPr>
              <w:rFonts w:ascii="Calibri" w:hAnsi="Calibri"/>
              <w:i/>
              <w:sz w:val="14"/>
            </w:rPr>
            <w:t xml:space="preserve">Mladena </w:t>
          </w:r>
          <w:proofErr w:type="spellStart"/>
          <w:r w:rsidRPr="009E3BF2">
            <w:rPr>
              <w:rFonts w:ascii="Calibri" w:hAnsi="Calibri"/>
              <w:i/>
              <w:sz w:val="14"/>
            </w:rPr>
            <w:t>Maglova</w:t>
          </w:r>
          <w:proofErr w:type="spellEnd"/>
          <w:r w:rsidRPr="009E3BF2">
            <w:rPr>
              <w:rFonts w:ascii="Calibri" w:hAnsi="Calibri"/>
              <w:i/>
              <w:sz w:val="14"/>
            </w:rPr>
            <w:t xml:space="preserve"> 2, 76100 Brčko distrikt BiH, telefon i faks: 049/215-516</w:t>
          </w:r>
          <w:r w:rsidRPr="009E3BF2">
            <w:rPr>
              <w:rFonts w:ascii="Calibri" w:hAnsi="Calibri"/>
              <w:i/>
              <w:sz w:val="14"/>
              <w:lang w:val="bs-Cyrl-BA"/>
            </w:rPr>
            <w:t xml:space="preserve">   </w:t>
          </w:r>
          <w:r w:rsidR="00772F79" w:rsidRPr="009E3BF2">
            <w:rPr>
              <w:rFonts w:ascii="Calibri" w:hAnsi="Calibri"/>
              <w:i/>
              <w:sz w:val="14"/>
              <w:lang w:val="hr-BA"/>
            </w:rPr>
            <w:t xml:space="preserve">   </w:t>
          </w:r>
          <w:r w:rsidRPr="009E3BF2">
            <w:rPr>
              <w:rFonts w:ascii="Calibri" w:hAnsi="Calibri"/>
              <w:i/>
              <w:sz w:val="14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9C96D4A" w14:textId="77777777" w:rsidR="008A0788" w:rsidRPr="009E3BF2" w:rsidRDefault="008A0788" w:rsidP="009E3BF2">
          <w:pPr>
            <w:pStyle w:val="Normalnouvlaenje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 w:rsidRPr="009E3BF2">
            <w:rPr>
              <w:rFonts w:ascii="Calibri" w:hAnsi="Calibri"/>
              <w:i/>
              <w:sz w:val="14"/>
              <w:szCs w:val="12"/>
              <w:lang w:val="bs-Cyrl-BA"/>
            </w:rPr>
            <w:t>Младена Маглова 2, 76100 Брчко дистрикт БиХ, тел</w:t>
          </w:r>
          <w:r w:rsidRPr="009E3BF2">
            <w:rPr>
              <w:rFonts w:ascii="Calibri" w:hAnsi="Calibri"/>
              <w:i/>
              <w:sz w:val="14"/>
              <w:szCs w:val="12"/>
              <w:lang w:val="hr-BA"/>
            </w:rPr>
            <w:t>.</w:t>
          </w:r>
          <w:r w:rsidRPr="009E3BF2">
            <w:rPr>
              <w:rFonts w:ascii="Calibri" w:hAnsi="Calibri"/>
              <w:i/>
              <w:sz w:val="14"/>
              <w:szCs w:val="12"/>
              <w:lang w:val="bs-Cyrl-BA"/>
            </w:rPr>
            <w:t xml:space="preserve"> и факс: 049/215-</w:t>
          </w:r>
          <w:r w:rsidR="00EC2B00" w:rsidRPr="009E3BF2">
            <w:rPr>
              <w:rFonts w:ascii="Calibri" w:hAnsi="Calibri"/>
              <w:i/>
              <w:sz w:val="14"/>
              <w:szCs w:val="12"/>
              <w:lang w:val="hr-BA"/>
            </w:rPr>
            <w:t>5</w:t>
          </w:r>
          <w:r w:rsidR="00EC2B00" w:rsidRPr="009E3BF2">
            <w:rPr>
              <w:rFonts w:ascii="Calibri" w:hAnsi="Calibri"/>
              <w:i/>
              <w:sz w:val="14"/>
              <w:szCs w:val="12"/>
              <w:lang w:val="bs-Cyrl-BA"/>
            </w:rPr>
            <w:t>1</w:t>
          </w:r>
          <w:r w:rsidR="00EC2B00" w:rsidRPr="009E3BF2">
            <w:rPr>
              <w:rFonts w:ascii="Calibri" w:hAnsi="Calibri"/>
              <w:i/>
              <w:sz w:val="14"/>
              <w:szCs w:val="12"/>
              <w:lang w:val="hr-BA"/>
            </w:rPr>
            <w:t>6</w:t>
          </w:r>
        </w:p>
      </w:tc>
    </w:tr>
  </w:tbl>
  <w:p w14:paraId="1CBA9A99" w14:textId="77777777" w:rsidR="008A0788" w:rsidRPr="00772F79" w:rsidRDefault="008A0788" w:rsidP="00772F79">
    <w:pPr>
      <w:pStyle w:val="Normalnouvlaenje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55D6B"/>
    <w:multiLevelType w:val="hybridMultilevel"/>
    <w:tmpl w:val="5A4471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FE453A"/>
    <w:multiLevelType w:val="hybridMultilevel"/>
    <w:tmpl w:val="E85A7878"/>
    <w:lvl w:ilvl="0" w:tplc="E28470CE">
      <w:start w:val="1"/>
      <w:numFmt w:val="decimal"/>
      <w:lvlText w:val="%1."/>
      <w:lvlJc w:val="left"/>
      <w:pPr>
        <w:ind w:left="16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101A0019" w:tentative="1">
      <w:start w:val="1"/>
      <w:numFmt w:val="lowerLetter"/>
      <w:lvlText w:val="%2."/>
      <w:lvlJc w:val="left"/>
      <w:pPr>
        <w:ind w:left="2400" w:hanging="360"/>
      </w:pPr>
    </w:lvl>
    <w:lvl w:ilvl="2" w:tplc="101A001B" w:tentative="1">
      <w:start w:val="1"/>
      <w:numFmt w:val="lowerRoman"/>
      <w:lvlText w:val="%3."/>
      <w:lvlJc w:val="right"/>
      <w:pPr>
        <w:ind w:left="3120" w:hanging="180"/>
      </w:pPr>
    </w:lvl>
    <w:lvl w:ilvl="3" w:tplc="101A000F" w:tentative="1">
      <w:start w:val="1"/>
      <w:numFmt w:val="decimal"/>
      <w:lvlText w:val="%4."/>
      <w:lvlJc w:val="left"/>
      <w:pPr>
        <w:ind w:left="3840" w:hanging="360"/>
      </w:pPr>
    </w:lvl>
    <w:lvl w:ilvl="4" w:tplc="101A0019" w:tentative="1">
      <w:start w:val="1"/>
      <w:numFmt w:val="lowerLetter"/>
      <w:lvlText w:val="%5."/>
      <w:lvlJc w:val="left"/>
      <w:pPr>
        <w:ind w:left="4560" w:hanging="360"/>
      </w:pPr>
    </w:lvl>
    <w:lvl w:ilvl="5" w:tplc="101A001B" w:tentative="1">
      <w:start w:val="1"/>
      <w:numFmt w:val="lowerRoman"/>
      <w:lvlText w:val="%6."/>
      <w:lvlJc w:val="right"/>
      <w:pPr>
        <w:ind w:left="5280" w:hanging="180"/>
      </w:pPr>
    </w:lvl>
    <w:lvl w:ilvl="6" w:tplc="101A000F" w:tentative="1">
      <w:start w:val="1"/>
      <w:numFmt w:val="decimal"/>
      <w:lvlText w:val="%7."/>
      <w:lvlJc w:val="left"/>
      <w:pPr>
        <w:ind w:left="6000" w:hanging="360"/>
      </w:pPr>
    </w:lvl>
    <w:lvl w:ilvl="7" w:tplc="101A0019" w:tentative="1">
      <w:start w:val="1"/>
      <w:numFmt w:val="lowerLetter"/>
      <w:lvlText w:val="%8."/>
      <w:lvlJc w:val="left"/>
      <w:pPr>
        <w:ind w:left="6720" w:hanging="360"/>
      </w:pPr>
    </w:lvl>
    <w:lvl w:ilvl="8" w:tplc="101A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100A7E00"/>
    <w:multiLevelType w:val="hybridMultilevel"/>
    <w:tmpl w:val="B2B66CBA"/>
    <w:lvl w:ilvl="0" w:tplc="D700CF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90E17"/>
    <w:multiLevelType w:val="hybridMultilevel"/>
    <w:tmpl w:val="7F8493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80D23"/>
    <w:multiLevelType w:val="hybridMultilevel"/>
    <w:tmpl w:val="C21C3AD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287A1409"/>
    <w:multiLevelType w:val="hybridMultilevel"/>
    <w:tmpl w:val="9A5C397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6761697"/>
    <w:multiLevelType w:val="hybridMultilevel"/>
    <w:tmpl w:val="983A4D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D742F9"/>
    <w:multiLevelType w:val="hybridMultilevel"/>
    <w:tmpl w:val="039CE3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060035"/>
    <w:multiLevelType w:val="hybridMultilevel"/>
    <w:tmpl w:val="47FCDF9E"/>
    <w:lvl w:ilvl="0" w:tplc="8D6604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A4486C"/>
    <w:multiLevelType w:val="hybridMultilevel"/>
    <w:tmpl w:val="789C88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5327FA"/>
    <w:multiLevelType w:val="hybridMultilevel"/>
    <w:tmpl w:val="5DF4ECA2"/>
    <w:lvl w:ilvl="0" w:tplc="7A78CD3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2040" w:hanging="360"/>
      </w:pPr>
    </w:lvl>
    <w:lvl w:ilvl="2" w:tplc="101A001B" w:tentative="1">
      <w:start w:val="1"/>
      <w:numFmt w:val="lowerRoman"/>
      <w:lvlText w:val="%3."/>
      <w:lvlJc w:val="right"/>
      <w:pPr>
        <w:ind w:left="2760" w:hanging="180"/>
      </w:pPr>
    </w:lvl>
    <w:lvl w:ilvl="3" w:tplc="101A000F" w:tentative="1">
      <w:start w:val="1"/>
      <w:numFmt w:val="decimal"/>
      <w:lvlText w:val="%4."/>
      <w:lvlJc w:val="left"/>
      <w:pPr>
        <w:ind w:left="3480" w:hanging="360"/>
      </w:pPr>
    </w:lvl>
    <w:lvl w:ilvl="4" w:tplc="101A0019" w:tentative="1">
      <w:start w:val="1"/>
      <w:numFmt w:val="lowerLetter"/>
      <w:lvlText w:val="%5."/>
      <w:lvlJc w:val="left"/>
      <w:pPr>
        <w:ind w:left="4200" w:hanging="360"/>
      </w:pPr>
    </w:lvl>
    <w:lvl w:ilvl="5" w:tplc="101A001B" w:tentative="1">
      <w:start w:val="1"/>
      <w:numFmt w:val="lowerRoman"/>
      <w:lvlText w:val="%6."/>
      <w:lvlJc w:val="right"/>
      <w:pPr>
        <w:ind w:left="4920" w:hanging="180"/>
      </w:pPr>
    </w:lvl>
    <w:lvl w:ilvl="6" w:tplc="101A000F" w:tentative="1">
      <w:start w:val="1"/>
      <w:numFmt w:val="decimal"/>
      <w:lvlText w:val="%7."/>
      <w:lvlJc w:val="left"/>
      <w:pPr>
        <w:ind w:left="5640" w:hanging="360"/>
      </w:pPr>
    </w:lvl>
    <w:lvl w:ilvl="7" w:tplc="101A0019" w:tentative="1">
      <w:start w:val="1"/>
      <w:numFmt w:val="lowerLetter"/>
      <w:lvlText w:val="%8."/>
      <w:lvlJc w:val="left"/>
      <w:pPr>
        <w:ind w:left="6360" w:hanging="360"/>
      </w:pPr>
    </w:lvl>
    <w:lvl w:ilvl="8" w:tplc="10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4A4E4845"/>
    <w:multiLevelType w:val="hybridMultilevel"/>
    <w:tmpl w:val="A70642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745CE"/>
    <w:multiLevelType w:val="hybridMultilevel"/>
    <w:tmpl w:val="729C57A0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D27D87"/>
    <w:multiLevelType w:val="hybridMultilevel"/>
    <w:tmpl w:val="061259C2"/>
    <w:lvl w:ilvl="0" w:tplc="040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4" w15:restartNumberingAfterBreak="0">
    <w:nsid w:val="746D480C"/>
    <w:multiLevelType w:val="hybridMultilevel"/>
    <w:tmpl w:val="C46C16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71503E"/>
    <w:multiLevelType w:val="hybridMultilevel"/>
    <w:tmpl w:val="D4B6C9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ED0458"/>
    <w:multiLevelType w:val="hybridMultilevel"/>
    <w:tmpl w:val="876008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15373869">
    <w:abstractNumId w:val="15"/>
  </w:num>
  <w:num w:numId="2" w16cid:durableId="475033530">
    <w:abstractNumId w:val="9"/>
  </w:num>
  <w:num w:numId="3" w16cid:durableId="1690401886">
    <w:abstractNumId w:val="16"/>
  </w:num>
  <w:num w:numId="4" w16cid:durableId="1798141323">
    <w:abstractNumId w:val="11"/>
  </w:num>
  <w:num w:numId="5" w16cid:durableId="1086343676">
    <w:abstractNumId w:val="7"/>
  </w:num>
  <w:num w:numId="6" w16cid:durableId="1186096647">
    <w:abstractNumId w:val="0"/>
  </w:num>
  <w:num w:numId="7" w16cid:durableId="504438089">
    <w:abstractNumId w:val="8"/>
  </w:num>
  <w:num w:numId="8" w16cid:durableId="1370300449">
    <w:abstractNumId w:val="14"/>
  </w:num>
  <w:num w:numId="9" w16cid:durableId="1482622457">
    <w:abstractNumId w:val="6"/>
  </w:num>
  <w:num w:numId="10" w16cid:durableId="376589259">
    <w:abstractNumId w:val="13"/>
  </w:num>
  <w:num w:numId="11" w16cid:durableId="1368022666">
    <w:abstractNumId w:val="12"/>
  </w:num>
  <w:num w:numId="12" w16cid:durableId="1777284891">
    <w:abstractNumId w:val="3"/>
  </w:num>
  <w:num w:numId="13" w16cid:durableId="519005246">
    <w:abstractNumId w:val="5"/>
  </w:num>
  <w:num w:numId="14" w16cid:durableId="1057051445">
    <w:abstractNumId w:val="4"/>
  </w:num>
  <w:num w:numId="15" w16cid:durableId="1791781134">
    <w:abstractNumId w:val="2"/>
  </w:num>
  <w:num w:numId="16" w16cid:durableId="579680276">
    <w:abstractNumId w:val="1"/>
  </w:num>
  <w:num w:numId="17" w16cid:durableId="8694156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355"/>
    <w:rsid w:val="00022D98"/>
    <w:rsid w:val="000230ED"/>
    <w:rsid w:val="000464DB"/>
    <w:rsid w:val="000627F7"/>
    <w:rsid w:val="0006637C"/>
    <w:rsid w:val="00074F86"/>
    <w:rsid w:val="00093993"/>
    <w:rsid w:val="000B2706"/>
    <w:rsid w:val="000D664B"/>
    <w:rsid w:val="000D7D0C"/>
    <w:rsid w:val="000F5FF4"/>
    <w:rsid w:val="00112075"/>
    <w:rsid w:val="00116BB0"/>
    <w:rsid w:val="00126B39"/>
    <w:rsid w:val="00130A10"/>
    <w:rsid w:val="00132A20"/>
    <w:rsid w:val="00142B31"/>
    <w:rsid w:val="001467D4"/>
    <w:rsid w:val="001510AB"/>
    <w:rsid w:val="00152A39"/>
    <w:rsid w:val="001B0180"/>
    <w:rsid w:val="001B127B"/>
    <w:rsid w:val="001B1AAB"/>
    <w:rsid w:val="001C656A"/>
    <w:rsid w:val="001D491D"/>
    <w:rsid w:val="001E4781"/>
    <w:rsid w:val="001E5776"/>
    <w:rsid w:val="0020043D"/>
    <w:rsid w:val="00203F5E"/>
    <w:rsid w:val="0020593D"/>
    <w:rsid w:val="0021045B"/>
    <w:rsid w:val="00210870"/>
    <w:rsid w:val="00216A64"/>
    <w:rsid w:val="002205B9"/>
    <w:rsid w:val="00237F3F"/>
    <w:rsid w:val="002419A3"/>
    <w:rsid w:val="00242585"/>
    <w:rsid w:val="00251506"/>
    <w:rsid w:val="002714AB"/>
    <w:rsid w:val="00272415"/>
    <w:rsid w:val="00272437"/>
    <w:rsid w:val="002739D4"/>
    <w:rsid w:val="00280ABD"/>
    <w:rsid w:val="00281184"/>
    <w:rsid w:val="00285972"/>
    <w:rsid w:val="002A00E9"/>
    <w:rsid w:val="002B16A2"/>
    <w:rsid w:val="002B3843"/>
    <w:rsid w:val="002B47A6"/>
    <w:rsid w:val="002D4BB0"/>
    <w:rsid w:val="0031490E"/>
    <w:rsid w:val="0031714D"/>
    <w:rsid w:val="00320EE7"/>
    <w:rsid w:val="003316D4"/>
    <w:rsid w:val="00367922"/>
    <w:rsid w:val="00386F6A"/>
    <w:rsid w:val="003A394F"/>
    <w:rsid w:val="003C543B"/>
    <w:rsid w:val="003D21AA"/>
    <w:rsid w:val="003D4104"/>
    <w:rsid w:val="003D5A3E"/>
    <w:rsid w:val="003E4896"/>
    <w:rsid w:val="003F0020"/>
    <w:rsid w:val="004027D5"/>
    <w:rsid w:val="0041144E"/>
    <w:rsid w:val="0041438A"/>
    <w:rsid w:val="00421A0D"/>
    <w:rsid w:val="004250F8"/>
    <w:rsid w:val="004266DB"/>
    <w:rsid w:val="00430BB0"/>
    <w:rsid w:val="0045291D"/>
    <w:rsid w:val="00455F7F"/>
    <w:rsid w:val="0045786F"/>
    <w:rsid w:val="00467B38"/>
    <w:rsid w:val="004778CD"/>
    <w:rsid w:val="004874A2"/>
    <w:rsid w:val="00491B82"/>
    <w:rsid w:val="004B5DAE"/>
    <w:rsid w:val="004C4794"/>
    <w:rsid w:val="004C5A3F"/>
    <w:rsid w:val="004C7F5F"/>
    <w:rsid w:val="00504479"/>
    <w:rsid w:val="0051593D"/>
    <w:rsid w:val="005371D7"/>
    <w:rsid w:val="0054576B"/>
    <w:rsid w:val="00556BB6"/>
    <w:rsid w:val="00563495"/>
    <w:rsid w:val="00583E2F"/>
    <w:rsid w:val="005A449A"/>
    <w:rsid w:val="005A75D9"/>
    <w:rsid w:val="005B555A"/>
    <w:rsid w:val="005D09B4"/>
    <w:rsid w:val="005D6000"/>
    <w:rsid w:val="005F7DFF"/>
    <w:rsid w:val="00603388"/>
    <w:rsid w:val="006048F4"/>
    <w:rsid w:val="00627CDA"/>
    <w:rsid w:val="00646939"/>
    <w:rsid w:val="00664496"/>
    <w:rsid w:val="0067153E"/>
    <w:rsid w:val="0067255F"/>
    <w:rsid w:val="006806A6"/>
    <w:rsid w:val="00684190"/>
    <w:rsid w:val="0069163C"/>
    <w:rsid w:val="006A7C57"/>
    <w:rsid w:val="006C5729"/>
    <w:rsid w:val="006D286F"/>
    <w:rsid w:val="006D30AB"/>
    <w:rsid w:val="006E3CCC"/>
    <w:rsid w:val="006F66A3"/>
    <w:rsid w:val="00717CD8"/>
    <w:rsid w:val="007210F6"/>
    <w:rsid w:val="00733490"/>
    <w:rsid w:val="0075398E"/>
    <w:rsid w:val="00760E62"/>
    <w:rsid w:val="0077243C"/>
    <w:rsid w:val="00772F79"/>
    <w:rsid w:val="00794676"/>
    <w:rsid w:val="007B3270"/>
    <w:rsid w:val="007B7ACF"/>
    <w:rsid w:val="007D648B"/>
    <w:rsid w:val="007E5F9D"/>
    <w:rsid w:val="007F31C0"/>
    <w:rsid w:val="007F7ABC"/>
    <w:rsid w:val="008068DD"/>
    <w:rsid w:val="00816226"/>
    <w:rsid w:val="008179BC"/>
    <w:rsid w:val="00817C7C"/>
    <w:rsid w:val="00827338"/>
    <w:rsid w:val="00832760"/>
    <w:rsid w:val="00836101"/>
    <w:rsid w:val="00847E1E"/>
    <w:rsid w:val="008536A0"/>
    <w:rsid w:val="00872693"/>
    <w:rsid w:val="00874D0D"/>
    <w:rsid w:val="008852CF"/>
    <w:rsid w:val="00886771"/>
    <w:rsid w:val="008A0788"/>
    <w:rsid w:val="008A7920"/>
    <w:rsid w:val="008B2B7E"/>
    <w:rsid w:val="008B6DF8"/>
    <w:rsid w:val="008C2FF3"/>
    <w:rsid w:val="008E5D22"/>
    <w:rsid w:val="008F4B54"/>
    <w:rsid w:val="00920EB8"/>
    <w:rsid w:val="009252C3"/>
    <w:rsid w:val="00955AAD"/>
    <w:rsid w:val="00967B9C"/>
    <w:rsid w:val="00974EF0"/>
    <w:rsid w:val="00980C23"/>
    <w:rsid w:val="009B65EF"/>
    <w:rsid w:val="009C5368"/>
    <w:rsid w:val="009C6901"/>
    <w:rsid w:val="009E3BF2"/>
    <w:rsid w:val="009E5356"/>
    <w:rsid w:val="009F0435"/>
    <w:rsid w:val="009F0F84"/>
    <w:rsid w:val="00A027D0"/>
    <w:rsid w:val="00A20473"/>
    <w:rsid w:val="00A23494"/>
    <w:rsid w:val="00A3042B"/>
    <w:rsid w:val="00A54355"/>
    <w:rsid w:val="00A66FE2"/>
    <w:rsid w:val="00A71DDB"/>
    <w:rsid w:val="00A802D7"/>
    <w:rsid w:val="00A909A1"/>
    <w:rsid w:val="00AA2C3E"/>
    <w:rsid w:val="00AB2D4A"/>
    <w:rsid w:val="00AB7E67"/>
    <w:rsid w:val="00AD0F32"/>
    <w:rsid w:val="00AD72D4"/>
    <w:rsid w:val="00AE65ED"/>
    <w:rsid w:val="00B11312"/>
    <w:rsid w:val="00B2434E"/>
    <w:rsid w:val="00B34CC8"/>
    <w:rsid w:val="00B56B24"/>
    <w:rsid w:val="00B8625D"/>
    <w:rsid w:val="00B951B5"/>
    <w:rsid w:val="00BA7197"/>
    <w:rsid w:val="00BE3889"/>
    <w:rsid w:val="00BE7C1E"/>
    <w:rsid w:val="00BF366A"/>
    <w:rsid w:val="00C01FF5"/>
    <w:rsid w:val="00C07E27"/>
    <w:rsid w:val="00C248D7"/>
    <w:rsid w:val="00C41A33"/>
    <w:rsid w:val="00C43C8F"/>
    <w:rsid w:val="00C605A0"/>
    <w:rsid w:val="00C62459"/>
    <w:rsid w:val="00C64B3F"/>
    <w:rsid w:val="00C65FC7"/>
    <w:rsid w:val="00C7080E"/>
    <w:rsid w:val="00C80EC8"/>
    <w:rsid w:val="00C9040F"/>
    <w:rsid w:val="00CA3F8D"/>
    <w:rsid w:val="00CA4B28"/>
    <w:rsid w:val="00CD0FDE"/>
    <w:rsid w:val="00CD33DD"/>
    <w:rsid w:val="00CD69F9"/>
    <w:rsid w:val="00CF2ACC"/>
    <w:rsid w:val="00D14B45"/>
    <w:rsid w:val="00D21487"/>
    <w:rsid w:val="00D260A7"/>
    <w:rsid w:val="00D44365"/>
    <w:rsid w:val="00D541C8"/>
    <w:rsid w:val="00DA38CD"/>
    <w:rsid w:val="00DA6C3D"/>
    <w:rsid w:val="00DC66D8"/>
    <w:rsid w:val="00DD29E2"/>
    <w:rsid w:val="00DD5E14"/>
    <w:rsid w:val="00E04637"/>
    <w:rsid w:val="00E0690D"/>
    <w:rsid w:val="00E129C4"/>
    <w:rsid w:val="00E277B6"/>
    <w:rsid w:val="00E27FB9"/>
    <w:rsid w:val="00E46F08"/>
    <w:rsid w:val="00E50B2B"/>
    <w:rsid w:val="00E56D64"/>
    <w:rsid w:val="00E6340C"/>
    <w:rsid w:val="00E75300"/>
    <w:rsid w:val="00E925B3"/>
    <w:rsid w:val="00E93056"/>
    <w:rsid w:val="00E954B5"/>
    <w:rsid w:val="00E96742"/>
    <w:rsid w:val="00E96A41"/>
    <w:rsid w:val="00EA28EE"/>
    <w:rsid w:val="00EC2B00"/>
    <w:rsid w:val="00ED2777"/>
    <w:rsid w:val="00EE5449"/>
    <w:rsid w:val="00EE5E49"/>
    <w:rsid w:val="00F25767"/>
    <w:rsid w:val="00F37E90"/>
    <w:rsid w:val="00F4235A"/>
    <w:rsid w:val="00F4240D"/>
    <w:rsid w:val="00F507AE"/>
    <w:rsid w:val="00F66FA7"/>
    <w:rsid w:val="00F670D3"/>
    <w:rsid w:val="00F73B87"/>
    <w:rsid w:val="00F741E1"/>
    <w:rsid w:val="00FD0F57"/>
    <w:rsid w:val="00FD1F9A"/>
    <w:rsid w:val="00FE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901EFE"/>
  <w15:docId w15:val="{CAA681A0-2CF1-4F37-934F-A7BB4068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o">
    <w:name w:val="Normal"/>
    <w:qFormat/>
    <w:rsid w:val="00816226"/>
    <w:pPr>
      <w:jc w:val="both"/>
    </w:pPr>
    <w:rPr>
      <w:sz w:val="24"/>
      <w:lang w:val="hr-HR" w:eastAsia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odnoje">
    <w:name w:val="footer"/>
    <w:basedOn w:val="Normalno"/>
    <w:rsid w:val="00A66FE2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nouvlaenje">
    <w:name w:val="Normal Indent"/>
    <w:basedOn w:val="Normalno"/>
    <w:rsid w:val="00A66FE2"/>
    <w:pPr>
      <w:ind w:left="720"/>
    </w:pPr>
  </w:style>
  <w:style w:type="character" w:styleId="Brojstranice">
    <w:name w:val="page number"/>
    <w:rsid w:val="00A66FE2"/>
  </w:style>
  <w:style w:type="paragraph" w:styleId="Zaglavlje">
    <w:name w:val="header"/>
    <w:basedOn w:val="Normalno"/>
    <w:rsid w:val="00A66FE2"/>
    <w:pPr>
      <w:tabs>
        <w:tab w:val="center" w:pos="4320"/>
        <w:tab w:val="right" w:pos="8640"/>
      </w:tabs>
    </w:pPr>
  </w:style>
  <w:style w:type="character" w:styleId="Hiperveza">
    <w:name w:val="Hyperlink"/>
    <w:basedOn w:val="Zadanifontparagrafa"/>
    <w:rsid w:val="00CD6BB1"/>
    <w:rPr>
      <w:color w:val="0000FF"/>
      <w:u w:val="single"/>
    </w:rPr>
  </w:style>
  <w:style w:type="paragraph" w:styleId="Tekstubalonu">
    <w:name w:val="Balloon Text"/>
    <w:basedOn w:val="Normalno"/>
    <w:semiHidden/>
    <w:rsid w:val="00853A8E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no"/>
    <w:rsid w:val="00816226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StilEpote221">
    <w:name w:val="StilEpošte221"/>
    <w:basedOn w:val="Zadanifontparagrafa"/>
    <w:semiHidden/>
    <w:rsid w:val="00816226"/>
    <w:rPr>
      <w:rFonts w:ascii="Arial" w:hAnsi="Arial" w:cs="Arial"/>
      <w:color w:val="auto"/>
      <w:sz w:val="20"/>
      <w:szCs w:val="20"/>
    </w:rPr>
  </w:style>
  <w:style w:type="table" w:styleId="Jednostavnatabela2">
    <w:name w:val="Table Simple 2"/>
    <w:basedOn w:val="Normalnatabela"/>
    <w:rsid w:val="00EC2B0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Paragrafspiska">
    <w:name w:val="List Paragraph"/>
    <w:basedOn w:val="Normalno"/>
    <w:uiPriority w:val="34"/>
    <w:qFormat/>
    <w:rsid w:val="00C0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o\Documents\Memorandum%20Skup&#353;tina.dot" TargetMode="Externa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Skupština.dot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PARCO</vt:lpstr>
      <vt:lpstr>memorandum PARCO</vt:lpstr>
    </vt:vector>
  </TitlesOfParts>
  <Company>PARCO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creator>Seco</dc:creator>
  <cp:lastModifiedBy>Šećo Bećić</cp:lastModifiedBy>
  <cp:revision>2</cp:revision>
  <cp:lastPrinted>2009-02-25T06:18:00Z</cp:lastPrinted>
  <dcterms:created xsi:type="dcterms:W3CDTF">2024-08-29T07:34:00Z</dcterms:created>
  <dcterms:modified xsi:type="dcterms:W3CDTF">2024-08-29T07:34:00Z</dcterms:modified>
</cp:coreProperties>
</file>